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404" w:rsidRPr="00776268" w:rsidRDefault="00BB7404" w:rsidP="00B734DF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  <w:r w:rsidRPr="00776268">
        <w:rPr>
          <w:rStyle w:val="s1"/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t xml:space="preserve"> </w:t>
      </w:r>
      <w:r>
        <w:rPr>
          <w:rStyle w:val="s1"/>
          <w:b/>
          <w:sz w:val="28"/>
          <w:szCs w:val="28"/>
        </w:rPr>
        <w:t>МАЛОТОМСКОГО СЕЛЬСОВЕТА</w:t>
      </w:r>
    </w:p>
    <w:p w:rsidR="00BB7404" w:rsidRDefault="00BB7404" w:rsidP="00AD00CF">
      <w:pPr>
        <w:pStyle w:val="p1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 xml:space="preserve">МАСЛЯНИНСКОГО </w:t>
      </w:r>
      <w:r w:rsidRPr="00776268">
        <w:rPr>
          <w:rStyle w:val="s1"/>
          <w:b/>
          <w:sz w:val="28"/>
          <w:szCs w:val="28"/>
        </w:rPr>
        <w:t>РАЙОНА НОВОСИБИРСКОЙ ОБЛАСТИ</w:t>
      </w:r>
    </w:p>
    <w:p w:rsidR="00BB7404" w:rsidRPr="00776268" w:rsidRDefault="00BB7404" w:rsidP="00AD00CF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B7404" w:rsidRDefault="00BB7404" w:rsidP="00AD00CF">
      <w:pPr>
        <w:pStyle w:val="p2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  <w:r w:rsidRPr="00776268">
        <w:rPr>
          <w:rStyle w:val="s1"/>
          <w:b/>
          <w:sz w:val="28"/>
          <w:szCs w:val="28"/>
        </w:rPr>
        <w:t>П</w:t>
      </w:r>
      <w:r>
        <w:rPr>
          <w:rStyle w:val="s1"/>
          <w:b/>
          <w:sz w:val="28"/>
          <w:szCs w:val="28"/>
        </w:rPr>
        <w:t>ОСТАНОВЛЕНИЕ</w:t>
      </w:r>
    </w:p>
    <w:p w:rsidR="00BB7404" w:rsidRPr="00776268" w:rsidRDefault="00BB7404" w:rsidP="00AD00CF">
      <w:pPr>
        <w:pStyle w:val="p2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B7404" w:rsidRDefault="00BB7404" w:rsidP="00AD00CF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От "15" ноября 2016года               д.Малая Томка                          № 105</w:t>
      </w:r>
    </w:p>
    <w:p w:rsidR="00BB7404" w:rsidRDefault="00BB7404" w:rsidP="00AD00CF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BB7404" w:rsidRPr="00B43FD1" w:rsidRDefault="00BB7404" w:rsidP="00AD00CF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BB7404" w:rsidRDefault="00BB7404" w:rsidP="00B734DF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AD00CF">
        <w:rPr>
          <w:rFonts w:ascii="Times New Roman" w:hAnsi="Times New Roman"/>
          <w:sz w:val="28"/>
          <w:szCs w:val="28"/>
        </w:rPr>
        <w:t>О внесении изменений в постановление администрации</w:t>
      </w:r>
      <w:r>
        <w:rPr>
          <w:rFonts w:ascii="Times New Roman" w:hAnsi="Times New Roman"/>
          <w:sz w:val="28"/>
          <w:szCs w:val="28"/>
        </w:rPr>
        <w:t xml:space="preserve"> Малотомского сельсовета Маслянинского </w:t>
      </w:r>
      <w:r w:rsidRPr="00AD00CF">
        <w:rPr>
          <w:rFonts w:ascii="Times New Roman" w:hAnsi="Times New Roman"/>
          <w:sz w:val="28"/>
          <w:szCs w:val="28"/>
        </w:rPr>
        <w:t>района Новосибирской области от</w:t>
      </w:r>
      <w:r>
        <w:rPr>
          <w:rFonts w:ascii="Times New Roman" w:hAnsi="Times New Roman"/>
          <w:sz w:val="28"/>
          <w:szCs w:val="28"/>
        </w:rPr>
        <w:t xml:space="preserve"> 16.10.2014г. </w:t>
      </w:r>
    </w:p>
    <w:p w:rsidR="00BB7404" w:rsidRPr="00B734DF" w:rsidRDefault="00BB7404" w:rsidP="00B734DF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69</w:t>
      </w:r>
      <w:r w:rsidRPr="00AD00CF">
        <w:rPr>
          <w:rFonts w:ascii="Times New Roman" w:hAnsi="Times New Roman"/>
          <w:sz w:val="28"/>
          <w:szCs w:val="28"/>
        </w:rPr>
        <w:t xml:space="preserve"> </w:t>
      </w:r>
      <w:r w:rsidRPr="00B734DF">
        <w:rPr>
          <w:rFonts w:ascii="Times New Roman" w:hAnsi="Times New Roman"/>
          <w:sz w:val="28"/>
          <w:szCs w:val="28"/>
        </w:rPr>
        <w:t>"</w:t>
      </w:r>
      <w:r w:rsidRPr="00B734DF">
        <w:rPr>
          <w:rFonts w:ascii="Times New Roman" w:hAnsi="Times New Roman"/>
          <w:bCs/>
          <w:sz w:val="28"/>
          <w:szCs w:val="28"/>
        </w:rPr>
        <w:t xml:space="preserve"> Об    утверждении    административного</w:t>
      </w:r>
    </w:p>
    <w:p w:rsidR="00BB7404" w:rsidRPr="00B734DF" w:rsidRDefault="00BB7404" w:rsidP="00B734DF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Cs/>
          <w:sz w:val="28"/>
          <w:szCs w:val="28"/>
        </w:rPr>
      </w:pPr>
      <w:r w:rsidRPr="00B734DF">
        <w:rPr>
          <w:rFonts w:ascii="Times New Roman" w:hAnsi="Times New Roman"/>
          <w:bCs/>
          <w:sz w:val="28"/>
          <w:szCs w:val="28"/>
        </w:rPr>
        <w:t xml:space="preserve">регламента    </w:t>
      </w:r>
      <w:r w:rsidRPr="00B734DF">
        <w:rPr>
          <w:rFonts w:ascii="Times New Roman" w:hAnsi="Times New Roman"/>
          <w:sz w:val="28"/>
          <w:szCs w:val="28"/>
        </w:rPr>
        <w:t>осуществления  муниципального жилищного контроля на территории</w:t>
      </w:r>
      <w:r>
        <w:rPr>
          <w:rFonts w:ascii="Times New Roman" w:hAnsi="Times New Roman"/>
          <w:sz w:val="28"/>
          <w:szCs w:val="28"/>
        </w:rPr>
        <w:t xml:space="preserve"> Малотомского </w:t>
      </w:r>
      <w:r w:rsidRPr="00B734DF">
        <w:rPr>
          <w:rFonts w:ascii="Times New Roman" w:hAnsi="Times New Roman"/>
          <w:sz w:val="28"/>
          <w:szCs w:val="28"/>
        </w:rPr>
        <w:t>сельсовета Маслянинского района Новосибирской области"</w:t>
      </w:r>
    </w:p>
    <w:p w:rsidR="00BB7404" w:rsidRPr="00AD00CF" w:rsidRDefault="00BB7404" w:rsidP="00B734D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Cs/>
          <w:sz w:val="28"/>
          <w:szCs w:val="28"/>
        </w:rPr>
      </w:pPr>
    </w:p>
    <w:p w:rsidR="00BB7404" w:rsidRDefault="00BB7404" w:rsidP="00582B4A">
      <w:pPr>
        <w:pStyle w:val="Header"/>
        <w:tabs>
          <w:tab w:val="clear" w:pos="4153"/>
          <w:tab w:val="clear" w:pos="8306"/>
        </w:tabs>
        <w:suppressAutoHyphens/>
        <w:ind w:firstLine="567"/>
        <w:rPr>
          <w:szCs w:val="28"/>
        </w:rPr>
      </w:pPr>
      <w:r w:rsidRPr="00B7707F">
        <w:rPr>
          <w:color w:val="000000"/>
          <w:szCs w:val="28"/>
        </w:rPr>
        <w:t xml:space="preserve">В соответствии </w:t>
      </w:r>
      <w:r>
        <w:t xml:space="preserve">с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szCs w:val="28"/>
        </w:rPr>
        <w:t xml:space="preserve">администрация Малотомского сельсовета Маслянинского района Новосибирской области </w:t>
      </w:r>
    </w:p>
    <w:p w:rsidR="00BB7404" w:rsidRPr="00B734DF" w:rsidRDefault="00BB7404" w:rsidP="00582B4A">
      <w:pPr>
        <w:pStyle w:val="Header"/>
        <w:tabs>
          <w:tab w:val="clear" w:pos="4153"/>
          <w:tab w:val="clear" w:pos="8306"/>
        </w:tabs>
        <w:suppressAutoHyphens/>
        <w:ind w:firstLine="567"/>
        <w:rPr>
          <w:b/>
          <w:szCs w:val="28"/>
        </w:rPr>
      </w:pPr>
      <w:r w:rsidRPr="00B734DF">
        <w:rPr>
          <w:b/>
          <w:szCs w:val="28"/>
        </w:rPr>
        <w:t>ПОСТАНОВЛЯЕТ:</w:t>
      </w:r>
    </w:p>
    <w:p w:rsidR="00BB7404" w:rsidRPr="00B734DF" w:rsidRDefault="00BB7404" w:rsidP="00B734DF">
      <w:pPr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734DF">
        <w:rPr>
          <w:rStyle w:val="s4"/>
          <w:rFonts w:ascii="Times New Roman" w:hAnsi="Times New Roman"/>
          <w:sz w:val="28"/>
          <w:szCs w:val="28"/>
        </w:rPr>
        <w:t xml:space="preserve">1.Внести в постановление администрации </w:t>
      </w:r>
      <w:r>
        <w:rPr>
          <w:rFonts w:ascii="Times New Roman" w:hAnsi="Times New Roman"/>
          <w:sz w:val="28"/>
          <w:szCs w:val="28"/>
        </w:rPr>
        <w:t>Малотомского</w:t>
      </w:r>
      <w:r w:rsidRPr="00B734DF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34DF">
        <w:rPr>
          <w:rFonts w:ascii="Times New Roman" w:hAnsi="Times New Roman"/>
          <w:sz w:val="28"/>
          <w:szCs w:val="28"/>
        </w:rPr>
        <w:t xml:space="preserve">Маслянинского района Новосибирской области от </w:t>
      </w:r>
      <w:r>
        <w:rPr>
          <w:rFonts w:ascii="Times New Roman" w:hAnsi="Times New Roman"/>
          <w:sz w:val="28"/>
          <w:szCs w:val="28"/>
        </w:rPr>
        <w:t>16.10.2014г.</w:t>
      </w:r>
      <w:r w:rsidRPr="00B734DF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69</w:t>
      </w:r>
      <w:r w:rsidRPr="00B734DF">
        <w:rPr>
          <w:rFonts w:ascii="Times New Roman" w:hAnsi="Times New Roman"/>
          <w:sz w:val="28"/>
          <w:szCs w:val="28"/>
        </w:rPr>
        <w:t xml:space="preserve"> "</w:t>
      </w:r>
      <w:r w:rsidRPr="00B734DF">
        <w:rPr>
          <w:rFonts w:ascii="Times New Roman" w:hAnsi="Times New Roman"/>
          <w:bCs/>
          <w:sz w:val="28"/>
          <w:szCs w:val="28"/>
        </w:rPr>
        <w:t xml:space="preserve"> Об    утверждении    административного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734DF">
        <w:rPr>
          <w:rFonts w:ascii="Times New Roman" w:hAnsi="Times New Roman"/>
          <w:bCs/>
          <w:sz w:val="28"/>
          <w:szCs w:val="28"/>
        </w:rPr>
        <w:t xml:space="preserve">регламента    </w:t>
      </w:r>
      <w:r w:rsidRPr="00B734DF">
        <w:rPr>
          <w:rFonts w:ascii="Times New Roman" w:hAnsi="Times New Roman"/>
          <w:sz w:val="28"/>
          <w:szCs w:val="28"/>
        </w:rPr>
        <w:t xml:space="preserve">осуществления  муниципального жилищного контроля на территории </w:t>
      </w:r>
      <w:r>
        <w:rPr>
          <w:rFonts w:ascii="Times New Roman" w:hAnsi="Times New Roman"/>
          <w:sz w:val="28"/>
          <w:szCs w:val="28"/>
        </w:rPr>
        <w:t xml:space="preserve"> Малотомского </w:t>
      </w:r>
      <w:r w:rsidRPr="00B734DF">
        <w:rPr>
          <w:rFonts w:ascii="Times New Roman" w:hAnsi="Times New Roman"/>
          <w:sz w:val="28"/>
          <w:szCs w:val="28"/>
        </w:rPr>
        <w:t>сельсовета Маслянинского района Новосибирской области "следующие изменения:</w:t>
      </w:r>
    </w:p>
    <w:p w:rsidR="00BB7404" w:rsidRPr="00B734DF" w:rsidRDefault="00BB7404" w:rsidP="00B734DF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B734DF">
        <w:rPr>
          <w:rFonts w:ascii="Times New Roman" w:hAnsi="Times New Roman"/>
          <w:sz w:val="28"/>
          <w:szCs w:val="28"/>
        </w:rPr>
        <w:t xml:space="preserve">1.1. В административный регламент  осуществления муниципального жилищного контроля на территории  </w:t>
      </w:r>
      <w:r>
        <w:rPr>
          <w:rFonts w:ascii="Times New Roman" w:hAnsi="Times New Roman"/>
          <w:color w:val="000000"/>
          <w:sz w:val="28"/>
          <w:szCs w:val="28"/>
        </w:rPr>
        <w:t>Малотомского</w:t>
      </w:r>
      <w:r w:rsidRPr="00B734DF">
        <w:rPr>
          <w:rFonts w:ascii="Times New Roman" w:hAnsi="Times New Roman"/>
          <w:color w:val="000000"/>
          <w:sz w:val="28"/>
          <w:szCs w:val="28"/>
        </w:rPr>
        <w:t xml:space="preserve"> сельсовета Маслянинского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BB7404" w:rsidRPr="00B734DF" w:rsidRDefault="00BB7404" w:rsidP="00B734DF">
      <w:pPr>
        <w:pStyle w:val="ListParagraph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B734DF">
        <w:rPr>
          <w:rFonts w:ascii="Times New Roman" w:hAnsi="Times New Roman"/>
          <w:sz w:val="28"/>
          <w:szCs w:val="28"/>
        </w:rPr>
        <w:t xml:space="preserve">В абзаце 2 подпункта 3 пункта 27 </w:t>
      </w:r>
      <w:r w:rsidRPr="00B734DF">
        <w:rPr>
          <w:rFonts w:ascii="Times New Roman" w:hAnsi="Times New Roman"/>
          <w:sz w:val="28"/>
          <w:szCs w:val="28"/>
          <w:lang w:eastAsia="ru-RU"/>
        </w:rPr>
        <w:t xml:space="preserve">слова </w:t>
      </w:r>
      <w:r w:rsidRPr="00B734DF">
        <w:rPr>
          <w:rFonts w:ascii="Times New Roman" w:hAnsi="Times New Roman"/>
          <w:sz w:val="28"/>
          <w:szCs w:val="28"/>
        </w:rPr>
        <w:t xml:space="preserve">«о фактах нарушения управляющей организацией обязательств, предусмотренных </w:t>
      </w:r>
      <w:hyperlink r:id="rId5" w:history="1">
        <w:r w:rsidRPr="00B734DF">
          <w:rPr>
            <w:rFonts w:ascii="Times New Roman" w:hAnsi="Times New Roman"/>
            <w:color w:val="0000FF"/>
            <w:sz w:val="28"/>
            <w:szCs w:val="28"/>
          </w:rPr>
          <w:t>частью 2 статьи 162</w:t>
        </w:r>
      </w:hyperlink>
      <w:r w:rsidRPr="00B734DF">
        <w:rPr>
          <w:rFonts w:ascii="Times New Roman" w:hAnsi="Times New Roman"/>
          <w:sz w:val="28"/>
          <w:szCs w:val="28"/>
        </w:rPr>
        <w:t xml:space="preserve"> Жилищного Кодекса,» - исключить.</w:t>
      </w:r>
    </w:p>
    <w:p w:rsidR="00BB7404" w:rsidRPr="00B734DF" w:rsidRDefault="00BB7404" w:rsidP="00B734DF">
      <w:pPr>
        <w:pStyle w:val="ListParagraph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B734DF">
        <w:rPr>
          <w:rFonts w:ascii="Times New Roman" w:hAnsi="Times New Roman"/>
          <w:bCs/>
          <w:sz w:val="28"/>
          <w:szCs w:val="28"/>
        </w:rPr>
        <w:t>В пункте 4 слова «</w:t>
      </w:r>
      <w:r w:rsidRPr="00B734DF">
        <w:rPr>
          <w:rFonts w:ascii="Times New Roman" w:hAnsi="Times New Roman"/>
          <w:sz w:val="28"/>
          <w:szCs w:val="28"/>
        </w:rPr>
        <w:t>и отношений по энергосбережению и повышению энергетической эффективности</w:t>
      </w:r>
      <w:r w:rsidRPr="00B734DF">
        <w:rPr>
          <w:rFonts w:ascii="Times New Roman" w:hAnsi="Times New Roman"/>
          <w:bCs/>
          <w:sz w:val="28"/>
          <w:szCs w:val="28"/>
        </w:rPr>
        <w:t>» - исключить.</w:t>
      </w:r>
    </w:p>
    <w:p w:rsidR="00BB7404" w:rsidRPr="00B734DF" w:rsidRDefault="00BB7404" w:rsidP="00B734DF">
      <w:pPr>
        <w:pStyle w:val="ListParagraph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B734DF">
        <w:rPr>
          <w:rFonts w:ascii="Times New Roman" w:hAnsi="Times New Roman"/>
          <w:bCs/>
          <w:sz w:val="28"/>
          <w:szCs w:val="28"/>
        </w:rPr>
        <w:t>Подпункт 4 пункта 10 - исключить.</w:t>
      </w:r>
    </w:p>
    <w:p w:rsidR="00BB7404" w:rsidRPr="00B734DF" w:rsidRDefault="00BB7404" w:rsidP="00B734DF">
      <w:pPr>
        <w:pStyle w:val="ListParagraph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B734DF">
        <w:rPr>
          <w:rFonts w:ascii="Times New Roman" w:hAnsi="Times New Roman"/>
          <w:bCs/>
          <w:sz w:val="28"/>
          <w:szCs w:val="28"/>
        </w:rPr>
        <w:t>Подпункт «в» пункта 27 - исключить.</w:t>
      </w:r>
    </w:p>
    <w:p w:rsidR="00BB7404" w:rsidRPr="00B734DF" w:rsidRDefault="00BB7404" w:rsidP="00B734DF">
      <w:pPr>
        <w:pStyle w:val="ListParagraph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B734DF">
        <w:rPr>
          <w:rFonts w:ascii="Times New Roman" w:hAnsi="Times New Roman"/>
          <w:bCs/>
          <w:sz w:val="28"/>
          <w:szCs w:val="28"/>
        </w:rPr>
        <w:t>Абзац 3 пункта 40 изложить в следующей редакции:</w:t>
      </w:r>
    </w:p>
    <w:p w:rsidR="00BB7404" w:rsidRPr="00B734DF" w:rsidRDefault="00BB7404" w:rsidP="00B734DF">
      <w:pPr>
        <w:pStyle w:val="ListParagraph"/>
        <w:widowControl w:val="0"/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B734DF">
        <w:rPr>
          <w:rFonts w:ascii="Times New Roman" w:hAnsi="Times New Roman"/>
          <w:color w:val="000000"/>
          <w:sz w:val="28"/>
          <w:szCs w:val="28"/>
        </w:rPr>
        <w:t xml:space="preserve">"Указанные в запросе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должностного лица юридического лица. Юридическое лицо, индивидуальный предприниматель вправе представить указанные в запросе документы в форме электронных документов, подписанных усиленной квалифицированной электронной подписью, в порядке, определяемом Правительством Российской Федерации".  </w:t>
      </w:r>
    </w:p>
    <w:p w:rsidR="00BB7404" w:rsidRPr="00B734DF" w:rsidRDefault="00BB7404" w:rsidP="00B734DF">
      <w:pPr>
        <w:pStyle w:val="ListParagraph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B734DF">
        <w:rPr>
          <w:rFonts w:ascii="Times New Roman" w:hAnsi="Times New Roman"/>
          <w:bCs/>
          <w:sz w:val="28"/>
          <w:szCs w:val="28"/>
        </w:rPr>
        <w:t>Абзац 2 пункта 57</w:t>
      </w:r>
      <w:r>
        <w:rPr>
          <w:rFonts w:ascii="Times New Roman" w:hAnsi="Times New Roman"/>
          <w:bCs/>
          <w:sz w:val="28"/>
          <w:szCs w:val="28"/>
        </w:rPr>
        <w:t xml:space="preserve"> - </w:t>
      </w:r>
      <w:r w:rsidRPr="00B734DF">
        <w:rPr>
          <w:rFonts w:ascii="Times New Roman" w:hAnsi="Times New Roman"/>
          <w:bCs/>
          <w:sz w:val="28"/>
          <w:szCs w:val="28"/>
        </w:rPr>
        <w:t xml:space="preserve"> исключить.</w:t>
      </w:r>
    </w:p>
    <w:p w:rsidR="00BB7404" w:rsidRPr="00B734DF" w:rsidRDefault="00BB7404" w:rsidP="00B734DF">
      <w:pPr>
        <w:pStyle w:val="ListParagraph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B734DF">
        <w:rPr>
          <w:rFonts w:ascii="Times New Roman" w:hAnsi="Times New Roman"/>
          <w:bCs/>
          <w:sz w:val="28"/>
          <w:szCs w:val="28"/>
        </w:rPr>
        <w:t xml:space="preserve">Пункт 58 </w:t>
      </w: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734DF">
        <w:rPr>
          <w:rFonts w:ascii="Times New Roman" w:hAnsi="Times New Roman"/>
          <w:bCs/>
          <w:sz w:val="28"/>
          <w:szCs w:val="28"/>
        </w:rPr>
        <w:t>исключить</w:t>
      </w:r>
    </w:p>
    <w:p w:rsidR="00BB7404" w:rsidRPr="00B734DF" w:rsidRDefault="00BB7404" w:rsidP="00FF51ED">
      <w:pPr>
        <w:pStyle w:val="ListParagraph"/>
        <w:numPr>
          <w:ilvl w:val="0"/>
          <w:numId w:val="1"/>
        </w:numPr>
        <w:spacing w:after="0" w:line="24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734DF"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«</w:t>
      </w:r>
      <w:r>
        <w:rPr>
          <w:rFonts w:ascii="Times New Roman" w:hAnsi="Times New Roman"/>
          <w:sz w:val="28"/>
          <w:szCs w:val="28"/>
        </w:rPr>
        <w:t>Малотомский вестник</w:t>
      </w:r>
      <w:r w:rsidRPr="00B734DF">
        <w:rPr>
          <w:rFonts w:ascii="Times New Roman" w:hAnsi="Times New Roman"/>
          <w:sz w:val="28"/>
          <w:szCs w:val="28"/>
        </w:rPr>
        <w:t xml:space="preserve">» и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Малотомского</w:t>
      </w:r>
      <w:r w:rsidRPr="00B734DF">
        <w:rPr>
          <w:rFonts w:ascii="Times New Roman" w:hAnsi="Times New Roman"/>
          <w:sz w:val="28"/>
          <w:szCs w:val="28"/>
        </w:rPr>
        <w:t xml:space="preserve"> сельсовета Маслянинского района Новосибирской области в сети Интернет.</w:t>
      </w:r>
    </w:p>
    <w:p w:rsidR="00BB7404" w:rsidRDefault="00BB7404" w:rsidP="00FF51ED">
      <w:pPr>
        <w:numPr>
          <w:ilvl w:val="0"/>
          <w:numId w:val="1"/>
        </w:numPr>
        <w:spacing w:after="0" w:line="24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оль за исполнением настоящего постановления возложить на специалиста Малотомского сельсовета Соболеву Марину Викторовну.</w:t>
      </w:r>
    </w:p>
    <w:p w:rsidR="00BB7404" w:rsidRDefault="00BB7404" w:rsidP="0084466C">
      <w:pPr>
        <w:spacing w:after="0" w:line="240" w:lineRule="atLeast"/>
        <w:ind w:left="567"/>
        <w:jc w:val="both"/>
        <w:rPr>
          <w:rFonts w:ascii="Times New Roman" w:hAnsi="Times New Roman"/>
          <w:sz w:val="28"/>
          <w:szCs w:val="28"/>
        </w:rPr>
      </w:pPr>
    </w:p>
    <w:p w:rsidR="00BB7404" w:rsidRDefault="00BB7404" w:rsidP="0084466C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BB7404" w:rsidRDefault="00BB7404" w:rsidP="0084466C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BB7404" w:rsidRDefault="00BB7404" w:rsidP="0084466C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Малотомского сельсовета</w:t>
      </w:r>
    </w:p>
    <w:p w:rsidR="00BB7404" w:rsidRPr="0084466C" w:rsidRDefault="00BB7404" w:rsidP="0084466C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Маслянинского района Новосибирской области                          Р.А. Искаков</w:t>
      </w:r>
    </w:p>
    <w:sectPr w:rsidR="00BB7404" w:rsidRPr="0084466C" w:rsidSect="0084466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13A49"/>
    <w:multiLevelType w:val="multilevel"/>
    <w:tmpl w:val="92E6229C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cs="Times New Roman" w:hint="default"/>
      </w:rPr>
    </w:lvl>
  </w:abstractNum>
  <w:abstractNum w:abstractNumId="1">
    <w:nsid w:val="697F0809"/>
    <w:multiLevelType w:val="multilevel"/>
    <w:tmpl w:val="CBF06CE6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2">
    <w:nsid w:val="7D0C7A83"/>
    <w:multiLevelType w:val="multilevel"/>
    <w:tmpl w:val="F8AA388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ascii="Times New Roman" w:hAnsi="Times New Roman" w:cs="Times New Roman" w:hint="default"/>
        <w:sz w:val="28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364C"/>
    <w:rsid w:val="000056B2"/>
    <w:rsid w:val="00034A7E"/>
    <w:rsid w:val="0007559C"/>
    <w:rsid w:val="000858C0"/>
    <w:rsid w:val="00194A4B"/>
    <w:rsid w:val="001A1C52"/>
    <w:rsid w:val="001A5978"/>
    <w:rsid w:val="00292F02"/>
    <w:rsid w:val="002C3521"/>
    <w:rsid w:val="002F3C48"/>
    <w:rsid w:val="00381B4D"/>
    <w:rsid w:val="003D1931"/>
    <w:rsid w:val="00401DFC"/>
    <w:rsid w:val="005012CA"/>
    <w:rsid w:val="00522A15"/>
    <w:rsid w:val="00535EDB"/>
    <w:rsid w:val="00540DC3"/>
    <w:rsid w:val="00582B4A"/>
    <w:rsid w:val="005F685C"/>
    <w:rsid w:val="006C0E0C"/>
    <w:rsid w:val="006E6D7B"/>
    <w:rsid w:val="00776268"/>
    <w:rsid w:val="007B0B98"/>
    <w:rsid w:val="007D2675"/>
    <w:rsid w:val="0080364C"/>
    <w:rsid w:val="0084466C"/>
    <w:rsid w:val="008513A3"/>
    <w:rsid w:val="008859B3"/>
    <w:rsid w:val="008F2028"/>
    <w:rsid w:val="00933B9B"/>
    <w:rsid w:val="00941147"/>
    <w:rsid w:val="00943484"/>
    <w:rsid w:val="00A073F6"/>
    <w:rsid w:val="00A6478E"/>
    <w:rsid w:val="00AB429C"/>
    <w:rsid w:val="00AD00CF"/>
    <w:rsid w:val="00B2034E"/>
    <w:rsid w:val="00B43FD1"/>
    <w:rsid w:val="00B734DF"/>
    <w:rsid w:val="00B7707F"/>
    <w:rsid w:val="00BB7404"/>
    <w:rsid w:val="00C5442F"/>
    <w:rsid w:val="00CB4250"/>
    <w:rsid w:val="00D05C08"/>
    <w:rsid w:val="00DA392D"/>
    <w:rsid w:val="00DA6216"/>
    <w:rsid w:val="00F12483"/>
    <w:rsid w:val="00FF5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64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DefaultParagraphFont"/>
    <w:uiPriority w:val="99"/>
    <w:rsid w:val="0080364C"/>
    <w:rPr>
      <w:rFonts w:cs="Times New Roman"/>
    </w:rPr>
  </w:style>
  <w:style w:type="paragraph" w:customStyle="1" w:styleId="p2">
    <w:name w:val="p2"/>
    <w:basedOn w:val="Normal"/>
    <w:uiPriority w:val="99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basedOn w:val="DefaultParagraphFont"/>
    <w:uiPriority w:val="99"/>
    <w:rsid w:val="0080364C"/>
    <w:rPr>
      <w:rFonts w:cs="Times New Roman"/>
    </w:rPr>
  </w:style>
  <w:style w:type="paragraph" w:customStyle="1" w:styleId="western">
    <w:name w:val="western"/>
    <w:basedOn w:val="Normal"/>
    <w:uiPriority w:val="99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8">
    <w:name w:val="p8"/>
    <w:basedOn w:val="Normal"/>
    <w:uiPriority w:val="99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3">
    <w:name w:val="s3"/>
    <w:basedOn w:val="DefaultParagraphFont"/>
    <w:uiPriority w:val="99"/>
    <w:rsid w:val="0080364C"/>
    <w:rPr>
      <w:rFonts w:cs="Times New Roman"/>
    </w:rPr>
  </w:style>
  <w:style w:type="paragraph" w:customStyle="1" w:styleId="p4">
    <w:name w:val="p4"/>
    <w:basedOn w:val="Normal"/>
    <w:uiPriority w:val="99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">
    <w:name w:val="s4"/>
    <w:basedOn w:val="DefaultParagraphFont"/>
    <w:uiPriority w:val="99"/>
    <w:rsid w:val="0080364C"/>
    <w:rPr>
      <w:rFonts w:cs="Times New Roman"/>
    </w:rPr>
  </w:style>
  <w:style w:type="paragraph" w:styleId="ListParagraph">
    <w:name w:val="List Paragraph"/>
    <w:basedOn w:val="Normal"/>
    <w:uiPriority w:val="99"/>
    <w:qFormat/>
    <w:rsid w:val="0080364C"/>
    <w:pPr>
      <w:ind w:left="720"/>
      <w:contextualSpacing/>
    </w:pPr>
  </w:style>
  <w:style w:type="paragraph" w:customStyle="1" w:styleId="p5">
    <w:name w:val="p5"/>
    <w:basedOn w:val="Normal"/>
    <w:uiPriority w:val="99"/>
    <w:rsid w:val="008036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Знак Знак1 Знак"/>
    <w:basedOn w:val="Normal"/>
    <w:uiPriority w:val="99"/>
    <w:rsid w:val="00AD00C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Style6">
    <w:name w:val="Style6"/>
    <w:basedOn w:val="Normal"/>
    <w:uiPriority w:val="99"/>
    <w:rsid w:val="00AD00CF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1A5978"/>
    <w:pPr>
      <w:tabs>
        <w:tab w:val="center" w:pos="4153"/>
        <w:tab w:val="right" w:pos="8306"/>
      </w:tabs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A5978"/>
    <w:rPr>
      <w:rFonts w:ascii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CB42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04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40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FB0D5427BF4E9039F91EA4C0567B2737CEA949AA48DCF25ADDED75DFA93E5AA475C53F0C8y9B5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2</Pages>
  <Words>413</Words>
  <Characters>2358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User</cp:lastModifiedBy>
  <cp:revision>6</cp:revision>
  <dcterms:created xsi:type="dcterms:W3CDTF">2016-10-31T08:36:00Z</dcterms:created>
  <dcterms:modified xsi:type="dcterms:W3CDTF">2016-11-15T02:49:00Z</dcterms:modified>
</cp:coreProperties>
</file>